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245FC" w14:textId="68192C14" w:rsidR="00DE12AD" w:rsidRDefault="00DE12AD" w:rsidP="00DE12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TSG-RAN5 Meeting #102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4A4269">
        <w:rPr>
          <w:b/>
          <w:i/>
          <w:noProof/>
          <w:sz w:val="28"/>
        </w:rPr>
        <w:t>R5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-24</w:t>
      </w:r>
      <w:r w:rsidRPr="00DE12AD">
        <w:rPr>
          <w:b/>
          <w:i/>
          <w:noProof/>
          <w:sz w:val="28"/>
        </w:rPr>
        <w:t>1077</w:t>
      </w:r>
    </w:p>
    <w:p w14:paraId="24DCDFB7" w14:textId="708D76EF" w:rsidR="00EF4770" w:rsidRPr="00DE12AD" w:rsidRDefault="00DE12AD" w:rsidP="00DE12AD">
      <w:pPr>
        <w:pStyle w:val="CRCoverPage"/>
        <w:outlineLvl w:val="0"/>
        <w:rPr>
          <w:b/>
          <w:noProof/>
          <w:sz w:val="24"/>
        </w:rPr>
      </w:pPr>
      <w:r w:rsidRPr="00614164">
        <w:rPr>
          <w:b/>
          <w:noProof/>
          <w:sz w:val="24"/>
        </w:rPr>
        <w:t>Athens, Greece, 26th Feb 2024 - 1th Mar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F4770" w14:paraId="55384B7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F42F3" w14:textId="77777777" w:rsidR="00EF477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EF4770" w14:paraId="603118F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F8C" w14:textId="77777777" w:rsidR="00EF477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F4770" w14:paraId="2BD06E0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697A65A" w14:textId="77777777" w:rsidR="00EF4770" w:rsidRDefault="00EF4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2D5B6BF" w14:textId="77777777" w:rsidR="00EF4770" w:rsidRDefault="00EF4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4770" w14:paraId="6E3F304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964DE" w14:textId="77777777" w:rsidR="00EF4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F9B8C" w14:textId="6378B352" w:rsidR="00EF4770" w:rsidRDefault="00DE12AD">
            <w:pPr>
              <w:pStyle w:val="CRCoverPage"/>
              <w:spacing w:after="0"/>
              <w:ind w:left="100"/>
            </w:pPr>
            <w:r w:rsidRPr="00DE12AD">
              <w:t>PRD21 CDS: PC2 ENDC 2 and 3 bands combos with n78 and n79</w:t>
            </w:r>
          </w:p>
        </w:tc>
      </w:tr>
      <w:tr w:rsidR="00EF4770" w14:paraId="4BF027E7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92C45FA" w14:textId="77777777" w:rsidR="00EF4770" w:rsidRDefault="00EF4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2853934" w14:textId="77777777" w:rsidR="00EF4770" w:rsidRDefault="00EF4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4770" w14:paraId="3B55DB1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7A29C" w14:textId="77777777" w:rsidR="00EF4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C66156A" w14:textId="46036877" w:rsidR="00EF4770" w:rsidRDefault="00046FEB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SourceIfWg  \* MERGEFORMAT ">
              <w:r>
                <w:rPr>
                  <w:noProof/>
                </w:rPr>
                <w:t>NTT DOCOMO INC</w:t>
              </w:r>
              <w:r w:rsidR="00DE12AD">
                <w:rPr>
                  <w:noProof/>
                </w:rPr>
                <w:t>.</w:t>
              </w:r>
              <w:r>
                <w:rPr>
                  <w:noProof/>
                </w:rPr>
                <w:t>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5035B6" w14:textId="77777777" w:rsidR="00EF4770" w:rsidRDefault="00EF4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29556A" w14:textId="77777777" w:rsidR="00EF477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EBC98" w14:textId="3DD7E7EF" w:rsidR="00EF4770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046FEB"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046FE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DE12AD">
              <w:rPr>
                <w:rFonts w:eastAsia="SimSun"/>
                <w:lang w:val="en-US" w:eastAsia="zh-CN"/>
              </w:rPr>
              <w:t>29</w:t>
            </w:r>
          </w:p>
        </w:tc>
      </w:tr>
    </w:tbl>
    <w:p w14:paraId="67C24928" w14:textId="77777777" w:rsidR="00EF4770" w:rsidRDefault="00EF477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EF4770" w14:paraId="7FC8C707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7D7AE5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E0643B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1F862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7552B658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A39CB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F7E2E8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461BA2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548860A9" w14:textId="77777777" w:rsidR="00EF4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EF11CD2" w14:textId="77777777" w:rsidR="00EF477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B6D91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CD7463E" w14:textId="77777777" w:rsidR="00EF477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AE87F2" w14:textId="77777777" w:rsidR="00EF4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23D70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6BA9FE00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26333C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884756" w14:textId="77777777" w:rsidR="00EF477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56D1B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78DDC" w14:textId="77777777" w:rsidR="00EF477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9FDB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78305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51F2C05A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824620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C92AD7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D65A1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4B09E12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CBE15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04DF2E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271F81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CA11F6" w14:textId="77777777" w:rsidR="00EF4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B1FFF55" w14:textId="77777777" w:rsidR="00EF477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3281D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697E7" w14:textId="77777777" w:rsidR="00EF477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AE820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F7CB2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6E01092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C8ED1D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3D6752" w14:textId="77777777" w:rsidR="00EF477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1A34F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2E48B" w14:textId="77777777" w:rsidR="00EF477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6FFB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2AE9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013C9B1A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8CA359A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773394" w14:textId="77777777" w:rsidR="00EF477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029E6A" w14:textId="77777777" w:rsidR="00EF4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426B1" w14:textId="77777777" w:rsidR="00EF477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D3A82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A376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452AD23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16F3EA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9805B7" w14:textId="77777777" w:rsidR="00EF477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01B2E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F7FD7" w14:textId="77777777" w:rsidR="00EF477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98238F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91798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1C94908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6D0A54A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D61B8A9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60EC1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2A0B00B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7D1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61FF85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40E5E0C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A7A0ED3" w14:textId="77777777" w:rsidR="00EF4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975E77" w14:textId="77777777" w:rsidR="00EF477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0FBC58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94FE3" w14:textId="77777777" w:rsidR="00EF477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AA216" w14:textId="0C7C21D4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9120B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2D49DC2D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DECEF49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A497D1" w14:textId="77777777" w:rsidR="00EF477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0EDA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A6A33" w14:textId="77777777" w:rsidR="00EF477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8FF64" w14:textId="112A6948" w:rsidR="00EF4770" w:rsidRDefault="00046F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A8981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24B4B20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907AAD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2BEE789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0C53E73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9F986C9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:rsidRPr="00DE12AD" w14:paraId="1AB33482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1E6453" w14:textId="77777777" w:rsidR="00EF4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7FFB9D50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2CF0C1B" w14:textId="77777777" w:rsidR="00EF477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59F2C" w14:textId="77777777" w:rsidR="00EF4770" w:rsidRDefault="00DE12AD" w:rsidP="00DE12AD">
            <w:pPr>
              <w:pStyle w:val="CRCoverPage"/>
              <w:spacing w:after="0"/>
            </w:pPr>
            <w:r>
              <w:t>DC_1A-n79A</w:t>
            </w:r>
            <w:r>
              <w:t xml:space="preserve">, </w:t>
            </w:r>
            <w:r>
              <w:t>DC_3A-n79A</w:t>
            </w:r>
            <w:r>
              <w:t xml:space="preserve">, </w:t>
            </w:r>
            <w:r>
              <w:t>DC_19A_n78A</w:t>
            </w:r>
            <w:r>
              <w:t xml:space="preserve">, </w:t>
            </w:r>
            <w:r>
              <w:t>DC_19A-n79A</w:t>
            </w:r>
            <w:r>
              <w:t xml:space="preserve">, </w:t>
            </w:r>
            <w:r>
              <w:t>DC_21A_n78A</w:t>
            </w:r>
            <w:r>
              <w:t xml:space="preserve">, </w:t>
            </w:r>
            <w:r>
              <w:t>DC_21A-n79A</w:t>
            </w:r>
          </w:p>
          <w:p w14:paraId="0C10665E" w14:textId="18E84766" w:rsidR="00DE12AD" w:rsidRPr="00DE12AD" w:rsidRDefault="00DE12AD" w:rsidP="00DE12AD">
            <w:pPr>
              <w:pStyle w:val="CRCoverPage"/>
              <w:spacing w:after="0"/>
            </w:pPr>
            <w:r>
              <w:t>DC_1A-19A_n78A</w:t>
            </w:r>
            <w:r>
              <w:t xml:space="preserve">, </w:t>
            </w:r>
            <w:r>
              <w:t>DC_1A-19A_n79A</w:t>
            </w:r>
            <w:r>
              <w:t xml:space="preserve">, </w:t>
            </w:r>
            <w:r>
              <w:t>DC_1A-21A_n78A</w:t>
            </w:r>
            <w:r>
              <w:t xml:space="preserve">, </w:t>
            </w:r>
            <w:r>
              <w:t>DC_1A-21A_n79A</w:t>
            </w:r>
            <w:r>
              <w:t xml:space="preserve">, </w:t>
            </w:r>
            <w:r>
              <w:t>DC_1A-3A_n78A</w:t>
            </w:r>
            <w:r>
              <w:t xml:space="preserve">, </w:t>
            </w:r>
            <w:r>
              <w:t>DC_1A-3A_n79A</w:t>
            </w:r>
            <w:r>
              <w:t xml:space="preserve">, </w:t>
            </w:r>
            <w:r>
              <w:t>DC_1A-42A_n79A</w:t>
            </w:r>
            <w:r>
              <w:t xml:space="preserve">, </w:t>
            </w:r>
            <w:r>
              <w:t>DC_3A-19A_n78A</w:t>
            </w:r>
            <w:r>
              <w:t xml:space="preserve">, </w:t>
            </w:r>
            <w:r>
              <w:t>DC_3A-19A_n79A</w:t>
            </w:r>
            <w:r>
              <w:t xml:space="preserve">, </w:t>
            </w:r>
            <w:r>
              <w:t>DC_3A-21A_n78A</w:t>
            </w:r>
            <w:r>
              <w:t xml:space="preserve">, </w:t>
            </w:r>
            <w:r>
              <w:t>DC_3A-21A_n79A</w:t>
            </w:r>
            <w:r>
              <w:t xml:space="preserve">, </w:t>
            </w:r>
            <w:r>
              <w:t>DC_19A-21A_n78A</w:t>
            </w:r>
            <w:r>
              <w:t xml:space="preserve">, </w:t>
            </w:r>
            <w:r>
              <w:t>DC_19A-21A_n79A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3CFAE" w14:textId="77777777" w:rsidR="00EF4770" w:rsidRDefault="00EF4770">
            <w:pPr>
              <w:pStyle w:val="CRCoverPage"/>
              <w:spacing w:after="0"/>
            </w:pPr>
          </w:p>
        </w:tc>
      </w:tr>
      <w:tr w:rsidR="00EF4770" w14:paraId="153DA3A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7F22116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EEC3C3B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CF8B35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01C600C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D867F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526F865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8BD39A0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E58B327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BDD94BD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011FD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5DDF1683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F4770" w14:paraId="3B793E8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80AC64" w14:textId="77777777" w:rsidR="00EF4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2623F70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E286D9F" w14:textId="77777777" w:rsidR="00EF477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66F8" w14:textId="77777777" w:rsidR="00EF477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1BD3" w14:textId="77777777" w:rsidR="00EF4770" w:rsidRDefault="00EF4770">
            <w:pPr>
              <w:pStyle w:val="CRCoverPage"/>
              <w:spacing w:after="0"/>
            </w:pPr>
          </w:p>
        </w:tc>
      </w:tr>
      <w:tr w:rsidR="00EF4770" w14:paraId="5F7D510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5F8DF7" w14:textId="77777777" w:rsidR="00EF4770" w:rsidRDefault="00EF4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DD611ED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7A78BC" w14:textId="77777777" w:rsidR="00EF4770" w:rsidRDefault="00EF477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66A49" w14:textId="77777777" w:rsidR="00EF4770" w:rsidRDefault="00EF477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4FE2" w14:textId="77777777" w:rsidR="00EF4770" w:rsidRDefault="00EF4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599DDF8" w14:textId="77777777" w:rsidR="00EF4770" w:rsidRDefault="00EF4770">
      <w:pPr>
        <w:pStyle w:val="CRCoverPage"/>
        <w:rPr>
          <w:lang w:val="en-US"/>
        </w:rPr>
      </w:pPr>
    </w:p>
    <w:p w14:paraId="5AE552ED" w14:textId="77777777" w:rsidR="00EF4770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2AAB3427" w14:textId="77777777" w:rsidR="00EF4770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04FC7EC8" w14:textId="77777777" w:rsidR="00EF477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6598847D" w14:textId="77777777" w:rsidR="00EF477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271F9457" w14:textId="77777777" w:rsidR="00EF477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018A9AC9" w14:textId="77777777" w:rsidR="00EF477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3D60C7F1" w14:textId="77777777" w:rsidR="00EF477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E347DC" w14:textId="77777777" w:rsidR="00EF477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E48AA06" w14:textId="77777777" w:rsidR="00EF477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4AF7F9F" w14:textId="77777777" w:rsidR="00EF477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7BBFCFA0" w14:textId="77777777" w:rsidR="00EF477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88D174D" w14:textId="77777777" w:rsidR="00EF477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EF477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77E07" w14:textId="77777777" w:rsidR="005F1027" w:rsidRDefault="005F1027">
      <w:pPr>
        <w:spacing w:after="0"/>
      </w:pPr>
      <w:r>
        <w:separator/>
      </w:r>
    </w:p>
  </w:endnote>
  <w:endnote w:type="continuationSeparator" w:id="0">
    <w:p w14:paraId="6EE57CCF" w14:textId="77777777" w:rsidR="005F1027" w:rsidRDefault="005F10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99DE" w14:textId="77777777" w:rsidR="00EF4770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48548" w14:textId="77777777" w:rsidR="005F1027" w:rsidRDefault="005F1027">
      <w:pPr>
        <w:spacing w:after="0"/>
      </w:pPr>
      <w:r>
        <w:separator/>
      </w:r>
    </w:p>
  </w:footnote>
  <w:footnote w:type="continuationSeparator" w:id="0">
    <w:p w14:paraId="0C1C48F4" w14:textId="77777777" w:rsidR="005F1027" w:rsidRDefault="005F10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68B8" w14:textId="77777777" w:rsidR="00EF4770" w:rsidRDefault="00EF4770">
    <w:pPr>
      <w:pStyle w:val="afe"/>
    </w:pPr>
  </w:p>
  <w:p w14:paraId="755532F5" w14:textId="77777777" w:rsidR="00EF4770" w:rsidRDefault="00EF477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73360842">
    <w:abstractNumId w:val="3"/>
  </w:num>
  <w:num w:numId="2" w16cid:durableId="1787772180">
    <w:abstractNumId w:val="5"/>
  </w:num>
  <w:num w:numId="3" w16cid:durableId="480120594">
    <w:abstractNumId w:val="1"/>
  </w:num>
  <w:num w:numId="4" w16cid:durableId="616835256">
    <w:abstractNumId w:val="4"/>
  </w:num>
  <w:num w:numId="5" w16cid:durableId="16737240">
    <w:abstractNumId w:val="14"/>
  </w:num>
  <w:num w:numId="6" w16cid:durableId="1780442307">
    <w:abstractNumId w:val="2"/>
  </w:num>
  <w:num w:numId="7" w16cid:durableId="164590282">
    <w:abstractNumId w:val="10"/>
  </w:num>
  <w:num w:numId="8" w16cid:durableId="1575697746">
    <w:abstractNumId w:val="7"/>
  </w:num>
  <w:num w:numId="9" w16cid:durableId="489370482">
    <w:abstractNumId w:val="13"/>
  </w:num>
  <w:num w:numId="10" w16cid:durableId="1732851976">
    <w:abstractNumId w:val="15"/>
  </w:num>
  <w:num w:numId="11" w16cid:durableId="828252426">
    <w:abstractNumId w:val="16"/>
  </w:num>
  <w:num w:numId="12" w16cid:durableId="264534262">
    <w:abstractNumId w:val="8"/>
  </w:num>
  <w:num w:numId="13" w16cid:durableId="487212628">
    <w:abstractNumId w:val="9"/>
  </w:num>
  <w:num w:numId="14" w16cid:durableId="1305163581">
    <w:abstractNumId w:val="6"/>
  </w:num>
  <w:num w:numId="15" w16cid:durableId="1098133274">
    <w:abstractNumId w:val="12"/>
  </w:num>
  <w:num w:numId="16" w16cid:durableId="32309475">
    <w:abstractNumId w:val="0"/>
  </w:num>
  <w:num w:numId="17" w16cid:durableId="13712980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FEB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02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17FA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C6FB9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2AD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4770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8A74FE4"/>
    <w:rsid w:val="09FA33D1"/>
    <w:rsid w:val="0AE46E45"/>
    <w:rsid w:val="0FDC646C"/>
    <w:rsid w:val="1003756C"/>
    <w:rsid w:val="18FA3CB2"/>
    <w:rsid w:val="1CF22270"/>
    <w:rsid w:val="24AA71D3"/>
    <w:rsid w:val="25741C29"/>
    <w:rsid w:val="27BF730C"/>
    <w:rsid w:val="28517DB3"/>
    <w:rsid w:val="2B1A296E"/>
    <w:rsid w:val="2B887546"/>
    <w:rsid w:val="2E2E26AD"/>
    <w:rsid w:val="30E61DD3"/>
    <w:rsid w:val="351854D7"/>
    <w:rsid w:val="37400CD9"/>
    <w:rsid w:val="39F91563"/>
    <w:rsid w:val="3C03738E"/>
    <w:rsid w:val="4BC84CF7"/>
    <w:rsid w:val="4D276832"/>
    <w:rsid w:val="4F347BA6"/>
    <w:rsid w:val="514E55EA"/>
    <w:rsid w:val="53BE569A"/>
    <w:rsid w:val="558945CE"/>
    <w:rsid w:val="55D9478A"/>
    <w:rsid w:val="57F10BE9"/>
    <w:rsid w:val="58696007"/>
    <w:rsid w:val="5C1A2DCE"/>
    <w:rsid w:val="5D770097"/>
    <w:rsid w:val="62D80CAC"/>
    <w:rsid w:val="6948395F"/>
    <w:rsid w:val="6B860A46"/>
    <w:rsid w:val="6FB6768C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A1F127"/>
  <w15:docId w15:val="{03F0BE0D-B255-44CE-B054-FBC5BF34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DE12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335C17-811A-4239-B135-87BFA52A9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21</Lines>
  <LinksUpToDate>false</LinksUpToDate>
  <Paragraphs>5</Paragraphs>
  <ScaleCrop>false</ScaleCrop>
  <CharactersWithSpaces>2974</CharactersWithSpaces>
  <SharedDoc>false</SharedDoc>
  <HyperlinksChanged>false</HyperlinksChanged>
  <AppVersion>16.0000</AppVersion>
  <Characters>2535</Characters>
  <Pages>2</Pages>
  <DocSecurity>0</DocSecurity>
  <Words>444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2024-02-28T15:14:00Z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BE58E157EAD549299405778312EC6E8D</vt:lpwstr>
  </property>
  <property fmtid="{D5CDD505-2E9C-101B-9397-08002B2CF9AE}" pid="4" name="KSOProductBuildVer">
    <vt:lpwstr>2052-11.8.2.12085</vt:lpwstr>
  </property>
</Properties>
</file>